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CAD1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FERROUR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5587C9C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1277D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4D6CD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Searcher of ships in Sandwich and in all ports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places</w:t>
      </w:r>
      <w:proofErr w:type="gramEnd"/>
    </w:p>
    <w:p w14:paraId="54F161FE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there as far as Gravesend on one side and as far as Romney on the</w:t>
      </w:r>
    </w:p>
    <w:p w14:paraId="4B49404A" w14:textId="77777777" w:rsidR="00BB754E" w:rsidRDefault="00BB754E" w:rsidP="00BB754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other.    (C.F.R. 1399-1405 p.145)</w:t>
      </w:r>
    </w:p>
    <w:p w14:paraId="543429C1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2A6E7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9EB4B" w14:textId="77777777" w:rsidR="00BB754E" w:rsidRDefault="00BB754E" w:rsidP="00BB7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2021</w:t>
      </w:r>
    </w:p>
    <w:p w14:paraId="6DF15FD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222F4" w14:textId="77777777" w:rsidR="00BB754E" w:rsidRDefault="00BB754E" w:rsidP="009139A6">
      <w:r>
        <w:separator/>
      </w:r>
    </w:p>
  </w:endnote>
  <w:endnote w:type="continuationSeparator" w:id="0">
    <w:p w14:paraId="224F12E1" w14:textId="77777777" w:rsidR="00BB754E" w:rsidRDefault="00BB75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DD6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6CC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C4E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75CDA" w14:textId="77777777" w:rsidR="00BB754E" w:rsidRDefault="00BB754E" w:rsidP="009139A6">
      <w:r>
        <w:separator/>
      </w:r>
    </w:p>
  </w:footnote>
  <w:footnote w:type="continuationSeparator" w:id="0">
    <w:p w14:paraId="5ACE9D0A" w14:textId="77777777" w:rsidR="00BB754E" w:rsidRDefault="00BB75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73A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780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72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4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754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A86C9"/>
  <w15:chartTrackingRefBased/>
  <w15:docId w15:val="{EFF2E764-22B7-4908-97D3-30EC55E6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2021-05-16T19:01:00Z</dcterms:created>
  <dcterms:modified xsi:type="dcterms:W3CDTF">2021-05-16T19:01:00Z</dcterms:modified>
</cp:coreProperties>
</file>